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9074A9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9074A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9074A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9074A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D632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1.4.0.3-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fldSimple w:instr=" DOCVARIABLE izm_date \* MERGEFORMAT ">
        <w:r w:rsidR="009074A9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D6326A" w:rsidRPr="00D6326A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D6326A" w:rsidRPr="00D6326A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D6326A" w:rsidRPr="00D6326A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D6326A" w:rsidRPr="00D6326A">
          <w:rPr>
            <w:u w:val="single"/>
          </w:rPr>
          <w:t xml:space="preserve"> 1.4.0.3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D6326A" w:rsidRPr="00D6326A">
          <w:rPr>
            <w:rStyle w:val="aa"/>
          </w:rPr>
          <w:t xml:space="preserve"> Кладовщик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D6326A" w:rsidRPr="00D6326A">
          <w:rPr>
            <w:rStyle w:val="aa"/>
          </w:rPr>
          <w:t xml:space="preserve"> 12759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D6326A" w:rsidRPr="00D6326A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6D425A" w:rsidRPr="00376915" w:rsidTr="00576095">
        <w:trPr>
          <w:jc w:val="center"/>
        </w:trPr>
        <w:tc>
          <w:tcPr>
            <w:tcW w:w="5208" w:type="dxa"/>
            <w:vAlign w:val="center"/>
          </w:tcPr>
          <w:p w:rsidR="006D425A" w:rsidRPr="00376915" w:rsidRDefault="006D425A" w:rsidP="006D425A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6D425A" w:rsidRPr="006D425A" w:rsidRDefault="002A10DA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6D425A" w:rsidRPr="006D425A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6D425A" w:rsidRPr="006D425A" w:rsidRDefault="006D425A" w:rsidP="002D2C5B">
      <w:pPr>
        <w:jc w:val="both"/>
      </w:pPr>
      <w:r w:rsidRPr="006D425A">
        <w:t>- Методика проведения специальной оценки условий труда, утв. Приказом Минтруда России №33н от 24 января 2014 г;</w:t>
      </w:r>
    </w:p>
    <w:p w:rsidR="006D425A" w:rsidRPr="006D425A" w:rsidRDefault="006D425A" w:rsidP="002D2C5B">
      <w:pPr>
        <w:jc w:val="both"/>
      </w:pPr>
      <w:r w:rsidRPr="006D425A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6D425A" w:rsidP="002D2C5B">
      <w:pPr>
        <w:jc w:val="both"/>
      </w:pPr>
      <w:r w:rsidRPr="006D425A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2A10DA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5E5F33" w:rsidRPr="00CC6995" w:rsidTr="00234932">
        <w:trPr>
          <w:jc w:val="center"/>
        </w:trPr>
        <w:tc>
          <w:tcPr>
            <w:tcW w:w="2969" w:type="dxa"/>
            <w:vAlign w:val="center"/>
          </w:tcPr>
          <w:p w:rsidR="005E5F33" w:rsidRDefault="005E5F33" w:rsidP="005E5F33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№7</w:t>
            </w:r>
          </w:p>
        </w:tc>
        <w:tc>
          <w:tcPr>
            <w:tcW w:w="1842" w:type="dxa"/>
            <w:vAlign w:val="center"/>
          </w:tcPr>
          <w:p w:rsidR="005E5F33" w:rsidRPr="00CC6995" w:rsidRDefault="005E5F33" w:rsidP="005004CC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5E5F33" w:rsidRPr="00B74A4B" w:rsidRDefault="005E5F33" w:rsidP="005004CC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5E5F33" w:rsidRPr="00B74A4B" w:rsidRDefault="005E5F33" w:rsidP="005004CC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5E5F33" w:rsidRPr="00CC6995" w:rsidRDefault="005E5F33" w:rsidP="005004CC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5E5F33" w:rsidRPr="00CC6995" w:rsidRDefault="005E5F33" w:rsidP="005004CC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5E5F33" w:rsidRPr="00CC6995" w:rsidTr="000D1F5B">
        <w:trPr>
          <w:jc w:val="center"/>
        </w:trPr>
        <w:tc>
          <w:tcPr>
            <w:tcW w:w="3237" w:type="dxa"/>
            <w:vAlign w:val="center"/>
          </w:tcPr>
          <w:p w:rsidR="005E5F33" w:rsidRPr="005E5F33" w:rsidRDefault="005E5F33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№7 /работа с ПК/</w:t>
            </w:r>
          </w:p>
        </w:tc>
        <w:tc>
          <w:tcPr>
            <w:tcW w:w="1595" w:type="dxa"/>
            <w:vAlign w:val="center"/>
          </w:tcPr>
          <w:p w:rsidR="005E5F33" w:rsidRPr="00CC6995" w:rsidRDefault="005E5F3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5E5F33" w:rsidRDefault="005E5F33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5E5F33" w:rsidRPr="00CC6995" w:rsidRDefault="005E5F3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5F33" w:rsidRPr="005E5F33" w:rsidRDefault="005E5F33" w:rsidP="00883461">
            <w:pPr>
              <w:pStyle w:val="a8"/>
              <w:rPr>
                <w:b/>
              </w:rPr>
            </w:pPr>
            <w:r w:rsidRPr="005E5F33">
              <w:rPr>
                <w:b/>
              </w:rPr>
              <w:t>25</w:t>
            </w:r>
          </w:p>
        </w:tc>
      </w:tr>
      <w:tr w:rsidR="005E5F33" w:rsidRPr="00CC6995" w:rsidTr="000D1F5B">
        <w:trPr>
          <w:jc w:val="center"/>
        </w:trPr>
        <w:tc>
          <w:tcPr>
            <w:tcW w:w="3237" w:type="dxa"/>
            <w:vAlign w:val="center"/>
          </w:tcPr>
          <w:p w:rsidR="005E5F33" w:rsidRPr="005E5F33" w:rsidRDefault="005E5F33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E5F33" w:rsidRPr="00CC6995" w:rsidRDefault="005E5F33" w:rsidP="00883461">
            <w:pPr>
              <w:pStyle w:val="a8"/>
            </w:pPr>
            <w:r>
              <w:t>374</w:t>
            </w:r>
          </w:p>
        </w:tc>
        <w:tc>
          <w:tcPr>
            <w:tcW w:w="1984" w:type="dxa"/>
            <w:vAlign w:val="center"/>
          </w:tcPr>
          <w:p w:rsidR="005E5F33" w:rsidRDefault="005E5F33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5E5F33" w:rsidRPr="00CC6995" w:rsidRDefault="005E5F3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5F33" w:rsidRPr="005E5F33" w:rsidRDefault="005E5F33" w:rsidP="00883461">
            <w:pPr>
              <w:pStyle w:val="a8"/>
              <w:rPr>
                <w:b/>
              </w:rPr>
            </w:pPr>
          </w:p>
        </w:tc>
      </w:tr>
      <w:tr w:rsidR="005E5F33" w:rsidRPr="00CC6995" w:rsidTr="000D1F5B">
        <w:trPr>
          <w:jc w:val="center"/>
        </w:trPr>
        <w:tc>
          <w:tcPr>
            <w:tcW w:w="3237" w:type="dxa"/>
            <w:vAlign w:val="center"/>
          </w:tcPr>
          <w:p w:rsidR="005E5F33" w:rsidRPr="005E5F33" w:rsidRDefault="005E5F33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№7 /работа с документами/</w:t>
            </w:r>
          </w:p>
        </w:tc>
        <w:tc>
          <w:tcPr>
            <w:tcW w:w="1595" w:type="dxa"/>
            <w:vAlign w:val="center"/>
          </w:tcPr>
          <w:p w:rsidR="005E5F33" w:rsidRPr="00CC6995" w:rsidRDefault="005E5F3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5E5F33" w:rsidRDefault="005E5F33" w:rsidP="00883461">
            <w:pPr>
              <w:pStyle w:val="a8"/>
            </w:pPr>
            <w:r>
              <w:t>разряд - Б1</w:t>
            </w:r>
          </w:p>
          <w:p w:rsidR="005E5F33" w:rsidRDefault="005E5F33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5E5F33" w:rsidRPr="00CC6995" w:rsidRDefault="005E5F3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5F33" w:rsidRPr="005E5F33" w:rsidRDefault="005E5F33" w:rsidP="00883461">
            <w:pPr>
              <w:pStyle w:val="a8"/>
              <w:rPr>
                <w:b/>
              </w:rPr>
            </w:pPr>
            <w:r w:rsidRPr="005E5F33">
              <w:rPr>
                <w:b/>
              </w:rPr>
              <w:t>20</w:t>
            </w:r>
          </w:p>
        </w:tc>
      </w:tr>
      <w:tr w:rsidR="005E5F33" w:rsidRPr="00CC6995" w:rsidTr="000D1F5B">
        <w:trPr>
          <w:jc w:val="center"/>
        </w:trPr>
        <w:tc>
          <w:tcPr>
            <w:tcW w:w="3237" w:type="dxa"/>
            <w:vAlign w:val="center"/>
          </w:tcPr>
          <w:p w:rsidR="005E5F33" w:rsidRPr="005E5F33" w:rsidRDefault="005E5F33" w:rsidP="005C0A9A">
            <w:pPr>
              <w:pStyle w:val="a8"/>
              <w:jc w:val="left"/>
            </w:pPr>
            <w:bookmarkStart w:id="20" w:name="osv__z3"/>
            <w:bookmarkStart w:id="21" w:name="_GoBack"/>
            <w:bookmarkEnd w:id="20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5E5F33" w:rsidRPr="00CC6995" w:rsidRDefault="005E5F33" w:rsidP="00883461">
            <w:pPr>
              <w:pStyle w:val="a8"/>
            </w:pPr>
            <w:r>
              <w:t>374</w:t>
            </w:r>
          </w:p>
        </w:tc>
        <w:tc>
          <w:tcPr>
            <w:tcW w:w="1984" w:type="dxa"/>
            <w:vAlign w:val="center"/>
          </w:tcPr>
          <w:p w:rsidR="005E5F33" w:rsidRDefault="005E5F33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5E5F33" w:rsidRPr="00CC6995" w:rsidRDefault="005E5F3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5F33" w:rsidRPr="005E5F33" w:rsidRDefault="005E5F33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5E5F33" w:rsidRPr="005E5F33">
          <w:rPr>
            <w:bCs/>
          </w:rPr>
          <w:t>-</w:t>
        </w:r>
        <w:r w:rsidR="005E5F33" w:rsidRPr="005E5F33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5E5F33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074A9" w:rsidTr="009074A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074A9" w:rsidRDefault="009074A9" w:rsidP="00AA46ED">
            <w:pPr>
              <w:pStyle w:val="a8"/>
            </w:pPr>
            <w:r w:rsidRPr="009074A9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074A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074A9" w:rsidRDefault="009074A9" w:rsidP="00AA46ED">
            <w:pPr>
              <w:pStyle w:val="a8"/>
            </w:pPr>
            <w:r w:rsidRPr="009074A9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074A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074A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9074A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074A9" w:rsidRDefault="009074A9" w:rsidP="00AA46ED">
            <w:pPr>
              <w:pStyle w:val="a8"/>
            </w:pPr>
            <w:r w:rsidRPr="009074A9">
              <w:t>Колесников Д.А.</w:t>
            </w:r>
          </w:p>
        </w:tc>
      </w:tr>
      <w:tr w:rsidR="00AA46ED" w:rsidRPr="009074A9" w:rsidTr="009074A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9074A9" w:rsidRDefault="009074A9" w:rsidP="00AA46ED">
            <w:pPr>
              <w:pStyle w:val="a8"/>
              <w:rPr>
                <w:b/>
                <w:vertAlign w:val="superscript"/>
              </w:rPr>
            </w:pPr>
            <w:r w:rsidRPr="009074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9074A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9074A9" w:rsidRDefault="009074A9" w:rsidP="00AA46ED">
            <w:pPr>
              <w:pStyle w:val="a8"/>
              <w:rPr>
                <w:b/>
                <w:vertAlign w:val="superscript"/>
              </w:rPr>
            </w:pPr>
            <w:r w:rsidRPr="009074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9074A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9074A9" w:rsidRDefault="009074A9" w:rsidP="00AA46ED">
            <w:pPr>
              <w:pStyle w:val="a8"/>
              <w:rPr>
                <w:b/>
                <w:vertAlign w:val="superscript"/>
              </w:rPr>
            </w:pPr>
            <w:r w:rsidRPr="009074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9074A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9074A9" w:rsidRDefault="009074A9" w:rsidP="00AA46ED">
            <w:pPr>
              <w:pStyle w:val="a8"/>
              <w:rPr>
                <w:b/>
                <w:vertAlign w:val="superscript"/>
              </w:rPr>
            </w:pPr>
            <w:r w:rsidRPr="009074A9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D632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1.4.0.3-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A10D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A10DA" w:rsidRPr="009E2A4C">
            <w:rPr>
              <w:rStyle w:val="ad"/>
              <w:sz w:val="20"/>
              <w:szCs w:val="20"/>
            </w:rPr>
            <w:fldChar w:fldCharType="separate"/>
          </w:r>
          <w:r w:rsidR="00D6326A">
            <w:rPr>
              <w:rStyle w:val="ad"/>
              <w:noProof/>
              <w:sz w:val="20"/>
              <w:szCs w:val="20"/>
            </w:rPr>
            <w:t>1</w:t>
          </w:r>
          <w:r w:rsidR="002A10D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D6326A" w:rsidRPr="00D6326A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служивающий персонал"/>
    <w:docVar w:name="class" w:val="2"/>
    <w:docVar w:name="close_doc_flag" w:val="0"/>
    <w:docVar w:name="co_classes" w:val="   "/>
    <w:docVar w:name="codeok" w:val=" 12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435B920842E440EBBDDAD620B9E94B5D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3- О "/>
    <w:docVar w:name="oborud" w:val=" ноутбук ICL, МФУ hp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C6CE0FF4722048BA8931EEBABEA8C782"/>
    <w:docVar w:name="rm_id" w:val="37"/>
    <w:docVar w:name="rm_name" w:val=" Кладовщик "/>
    <w:docVar w:name="rm_number" w:val=" 1.4.0.3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на рабочем месте не используются "/>
    <w:docVar w:name="version" w:val="51"/>
    <w:docVar w:name="zona_name" w:val="Кабинет №7 /работа с документами/"/>
    <w:docVar w:name="zona_time" w:val="20"/>
  </w:docVars>
  <w:rsids>
    <w:rsidRoot w:val="007B2093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A10DA"/>
    <w:rsid w:val="002D2C5B"/>
    <w:rsid w:val="002E55C6"/>
    <w:rsid w:val="00305B2F"/>
    <w:rsid w:val="00332F2D"/>
    <w:rsid w:val="003536B9"/>
    <w:rsid w:val="00367816"/>
    <w:rsid w:val="003876C3"/>
    <w:rsid w:val="003B5990"/>
    <w:rsid w:val="003C24DB"/>
    <w:rsid w:val="00402CAC"/>
    <w:rsid w:val="00444410"/>
    <w:rsid w:val="004A3BBE"/>
    <w:rsid w:val="004A47AD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5F33"/>
    <w:rsid w:val="005E714A"/>
    <w:rsid w:val="00627835"/>
    <w:rsid w:val="0069682B"/>
    <w:rsid w:val="006C28B3"/>
    <w:rsid w:val="006C382B"/>
    <w:rsid w:val="006D425A"/>
    <w:rsid w:val="007049EB"/>
    <w:rsid w:val="00710271"/>
    <w:rsid w:val="00717C9F"/>
    <w:rsid w:val="00742ED9"/>
    <w:rsid w:val="00754D38"/>
    <w:rsid w:val="0076042D"/>
    <w:rsid w:val="007B2093"/>
    <w:rsid w:val="007C2443"/>
    <w:rsid w:val="007D1852"/>
    <w:rsid w:val="007D2CEA"/>
    <w:rsid w:val="00883461"/>
    <w:rsid w:val="008A2A82"/>
    <w:rsid w:val="008E68DE"/>
    <w:rsid w:val="0090588D"/>
    <w:rsid w:val="009074A9"/>
    <w:rsid w:val="0092778A"/>
    <w:rsid w:val="00967790"/>
    <w:rsid w:val="00A12349"/>
    <w:rsid w:val="00A703AD"/>
    <w:rsid w:val="00A91908"/>
    <w:rsid w:val="00AA4551"/>
    <w:rsid w:val="00AA46ED"/>
    <w:rsid w:val="00AA4DCC"/>
    <w:rsid w:val="00AD14A4"/>
    <w:rsid w:val="00AD7C32"/>
    <w:rsid w:val="00AF796F"/>
    <w:rsid w:val="00B428A2"/>
    <w:rsid w:val="00BA5029"/>
    <w:rsid w:val="00BC2F3C"/>
    <w:rsid w:val="00BC568D"/>
    <w:rsid w:val="00C02721"/>
    <w:rsid w:val="00C21B98"/>
    <w:rsid w:val="00C62CB2"/>
    <w:rsid w:val="00C8074E"/>
    <w:rsid w:val="00C84745"/>
    <w:rsid w:val="00CE3307"/>
    <w:rsid w:val="00D6326A"/>
    <w:rsid w:val="00D76DF8"/>
    <w:rsid w:val="00D81240"/>
    <w:rsid w:val="00DB5302"/>
    <w:rsid w:val="00DD6B1F"/>
    <w:rsid w:val="00DF2BFA"/>
    <w:rsid w:val="00E0239D"/>
    <w:rsid w:val="00E124F4"/>
    <w:rsid w:val="00E36337"/>
    <w:rsid w:val="00EB72AD"/>
    <w:rsid w:val="00EC37A1"/>
    <w:rsid w:val="00ED7372"/>
    <w:rsid w:val="00EF3DC4"/>
    <w:rsid w:val="00F00FBC"/>
    <w:rsid w:val="00F34C94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5730-1282-48E6-91E4-05E57FEF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8</cp:revision>
  <dcterms:created xsi:type="dcterms:W3CDTF">2014-05-28T22:20:00Z</dcterms:created>
  <dcterms:modified xsi:type="dcterms:W3CDTF">2017-01-16T08:00:00Z</dcterms:modified>
</cp:coreProperties>
</file>